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Bristol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Bristol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Bristol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Bristol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Bristol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Bristol Central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76.5% </w:t>
      </w:r>
      <w:r w:rsidRPr="004747BF">
        <w:rPr>
          <w:rFonts w:ascii="Libre Franklin Light" w:eastAsia="Times New Roman" w:hAnsi="Libre Franklin Light" w:cs="Calibri Light"/>
        </w:rPr>
        <w:t xml:space="preserve">of those respondents classified as PGSI 8+ in Bristol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Bristol Central is estimated to be </w:t>
      </w:r>
      <w:r w:rsidRPr="00773DF7">
        <w:rPr>
          <w:rFonts w:ascii="Libre Franklin Light" w:eastAsia="Times New Roman" w:hAnsi="Libre Franklin Light" w:cs="Calibri Light"/>
          <w:b/>
          <w:bCs/>
          <w:color w:val="C45911" w:themeColor="accent2" w:themeShade="BF"/>
        </w:rPr>
        <w:t xml:space="preserve">£3,065,287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Bristol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Bristol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Bristol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stol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Bristol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stol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Bristol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stol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Bristol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37.8%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Bristol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Bristol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Bristol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Bristol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Bristol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£3,065,287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Bristol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£49,929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£1,032,549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£20,804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£38,140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£1,849,897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£3,065,287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Bristol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Bristol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53.9%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8.3%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Bristol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Bristol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53.9%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Bristol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32.3%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Bristol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Bristol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Bristol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28948E0-07BB-49EC-9521-B8C3EBE74FD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